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52"/>
        <w:gridCol w:w="1058"/>
        <w:gridCol w:w="1172"/>
        <w:gridCol w:w="1214"/>
        <w:gridCol w:w="954"/>
        <w:gridCol w:w="1230"/>
        <w:gridCol w:w="1058"/>
      </w:tblGrid>
      <w:tr w:rsidR="00DF10AF" w:rsidRPr="00DF10AF" w:rsidTr="00DF10AF">
        <w:trPr>
          <w:trHeight w:val="859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0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Notă explicativă cu privire la Provizioane</w:t>
            </w:r>
          </w:p>
        </w:tc>
      </w:tr>
      <w:tr w:rsidR="00DF10AF" w:rsidRPr="00DF10AF" w:rsidTr="00DF10AF">
        <w:trPr>
          <w:trHeight w:val="1819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 -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01</w:t>
            </w: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Natura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obligatiei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1238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113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</w:tr>
      <w:tr w:rsidR="00DF10AF" w:rsidRPr="00DF10AF" w:rsidTr="00DF10AF">
        <w:trPr>
          <w:trHeight w:val="1422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suplimentare 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provizoanelor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existente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diminuate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anulate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litigii, amenzi,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penalităţi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despăgubiri, daune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alte datorii incerte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acordate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clienţilor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 din drepturi salariale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câştigate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în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instanţă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 vor fi executate aferente împrumuturilor garantate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Alte provizioane *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* se va detalia in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functie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natura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obligatiei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  <w:tr w:rsidR="00DF10AF" w:rsidRPr="00DF10AF" w:rsidTr="00DF10AF">
        <w:trPr>
          <w:trHeight w:val="1500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 -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02</w:t>
            </w: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Natura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obligatiei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123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113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</w:tr>
      <w:tr w:rsidR="00DF10AF" w:rsidRPr="00DF10AF" w:rsidTr="00DF10AF">
        <w:trPr>
          <w:trHeight w:val="919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suplimentare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provizoanelor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existente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diminuate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anulate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litigii, amenzi,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penalităţi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despăgubiri, daune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alte datorii incerte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acordate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clienţilor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 din drepturi salariale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câştigate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în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instanţă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 vor fi executate aferente împrumuturilor garantate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15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Alte provizioane*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15"/>
        </w:trPr>
        <w:tc>
          <w:tcPr>
            <w:tcW w:w="1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* se va detalia in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functie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natura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obligatiei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251" w:rsidRDefault="000A1251">
      <w:r>
        <w:separator/>
      </w:r>
    </w:p>
  </w:endnote>
  <w:endnote w:type="continuationSeparator" w:id="0">
    <w:p w:rsidR="000A1251" w:rsidRDefault="000A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DF10AF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DF10AF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251" w:rsidRDefault="000A1251">
      <w:r>
        <w:separator/>
      </w:r>
    </w:p>
  </w:footnote>
  <w:footnote w:type="continuationSeparator" w:id="0">
    <w:p w:rsidR="000A1251" w:rsidRDefault="000A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A1251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7C6C4-7D22-48A6-A809-18452A85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2</Pages>
  <Words>268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1820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2024-05-17T07:24:00Z</cp:lastPrinted>
  <dcterms:created xsi:type="dcterms:W3CDTF">2024-05-17T07:25:00Z</dcterms:created>
  <dcterms:modified xsi:type="dcterms:W3CDTF">2024-05-17T07:25:00Z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